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D0" w:rsidRDefault="00FD10D0" w:rsidP="005F70FC">
      <w:pPr>
        <w:pStyle w:val="Heading1"/>
        <w:rPr>
          <w:b/>
          <w:lang w:val="ru-RU"/>
        </w:rPr>
      </w:pPr>
    </w:p>
    <w:p w:rsidR="00FD10D0" w:rsidRDefault="00FD10D0" w:rsidP="005F70FC">
      <w:pPr>
        <w:framePr w:hSpace="141" w:wrap="around" w:vAnchor="text" w:hAnchor="page" w:x="6016" w:y="1"/>
        <w:rPr>
          <w:noProof/>
        </w:rPr>
      </w:pPr>
      <w:r w:rsidRPr="003F6D5B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FD10D0" w:rsidRDefault="00FD10D0" w:rsidP="005F70FC">
      <w:pPr>
        <w:jc w:val="center"/>
        <w:rPr>
          <w:rFonts w:cs="Tahoma"/>
          <w:b/>
          <w:sz w:val="28"/>
          <w:szCs w:val="28"/>
        </w:rPr>
      </w:pPr>
    </w:p>
    <w:p w:rsidR="00FD10D0" w:rsidRDefault="00FD10D0" w:rsidP="005F70FC">
      <w:pPr>
        <w:jc w:val="center"/>
        <w:rPr>
          <w:rFonts w:cs="Tahoma"/>
          <w:b/>
          <w:sz w:val="28"/>
          <w:szCs w:val="28"/>
        </w:rPr>
      </w:pPr>
    </w:p>
    <w:p w:rsidR="00FD10D0" w:rsidRDefault="00FD10D0" w:rsidP="005F70FC">
      <w:pPr>
        <w:jc w:val="center"/>
        <w:rPr>
          <w:rFonts w:cs="Tahoma"/>
          <w:b/>
          <w:sz w:val="28"/>
          <w:szCs w:val="28"/>
        </w:rPr>
      </w:pPr>
    </w:p>
    <w:p w:rsidR="00FD10D0" w:rsidRDefault="00FD10D0" w:rsidP="005F70FC">
      <w:pPr>
        <w:jc w:val="center"/>
        <w:rPr>
          <w:rFonts w:cs="Tahoma"/>
          <w:b/>
          <w:sz w:val="28"/>
          <w:szCs w:val="28"/>
        </w:rPr>
      </w:pPr>
    </w:p>
    <w:p w:rsidR="00FD10D0" w:rsidRDefault="00FD10D0" w:rsidP="005F70F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FD10D0" w:rsidRDefault="00FD10D0" w:rsidP="005F70F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FD10D0" w:rsidRDefault="00FD10D0" w:rsidP="005F70F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FD10D0" w:rsidRDefault="00FD10D0" w:rsidP="005F70FC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FD10D0" w:rsidRDefault="00FD10D0" w:rsidP="005F70FC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FD10D0" w:rsidRPr="0039378D" w:rsidRDefault="00FD10D0" w:rsidP="005F70FC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FD10D0" w:rsidRDefault="00FD10D0" w:rsidP="005F70FC"/>
    <w:p w:rsidR="00FD10D0" w:rsidRPr="0039378D" w:rsidRDefault="00FD10D0" w:rsidP="005F70FC">
      <w:pPr>
        <w:rPr>
          <w:sz w:val="28"/>
          <w:szCs w:val="28"/>
        </w:rPr>
      </w:pPr>
      <w:r>
        <w:rPr>
          <w:sz w:val="28"/>
          <w:szCs w:val="28"/>
          <w:lang w:val="ru-RU"/>
        </w:rPr>
        <w:t>22червня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164</w:t>
      </w:r>
      <w:r w:rsidRPr="0039378D">
        <w:rPr>
          <w:sz w:val="28"/>
          <w:szCs w:val="28"/>
        </w:rPr>
        <w:t xml:space="preserve">-к </w:t>
      </w:r>
    </w:p>
    <w:p w:rsidR="00FD10D0" w:rsidRPr="0039378D" w:rsidRDefault="00FD10D0" w:rsidP="005F70FC">
      <w:pPr>
        <w:rPr>
          <w:b/>
        </w:rPr>
      </w:pPr>
    </w:p>
    <w:p w:rsidR="00FD10D0" w:rsidRDefault="00FD10D0" w:rsidP="005F70FC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додаткову відпустку Павловій В.Г.,</w:t>
      </w:r>
    </w:p>
    <w:p w:rsidR="00FD10D0" w:rsidRDefault="00FD10D0" w:rsidP="005F70FC">
      <w:pPr>
        <w:jc w:val="center"/>
        <w:rPr>
          <w:b/>
          <w:sz w:val="28"/>
        </w:rPr>
      </w:pPr>
      <w:r>
        <w:rPr>
          <w:b/>
          <w:sz w:val="28"/>
        </w:rPr>
        <w:t xml:space="preserve">як одному з батьків, які мають двох або більше </w:t>
      </w:r>
    </w:p>
    <w:p w:rsidR="00FD10D0" w:rsidRPr="005B6AF9" w:rsidRDefault="00FD10D0" w:rsidP="005F70FC">
      <w:pPr>
        <w:jc w:val="center"/>
        <w:rPr>
          <w:b/>
          <w:sz w:val="28"/>
        </w:rPr>
      </w:pPr>
      <w:r>
        <w:rPr>
          <w:b/>
          <w:sz w:val="28"/>
        </w:rPr>
        <w:t>дітей віком до 15 років</w:t>
      </w:r>
    </w:p>
    <w:p w:rsidR="00FD10D0" w:rsidRDefault="00FD10D0" w:rsidP="005F70FC">
      <w:pPr>
        <w:jc w:val="center"/>
        <w:rPr>
          <w:sz w:val="28"/>
        </w:rPr>
      </w:pPr>
    </w:p>
    <w:p w:rsidR="00FD10D0" w:rsidRPr="001B36F7" w:rsidRDefault="00FD10D0" w:rsidP="00A5430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 7, 13, </w:t>
      </w:r>
      <w:r w:rsidRPr="001B36F7">
        <w:rPr>
          <w:sz w:val="28"/>
          <w:szCs w:val="28"/>
        </w:rPr>
        <w:t xml:space="preserve"> 20  частини 4  статті  42 Закону України «Про місцеве самоврядування в Україні»</w:t>
      </w:r>
      <w:r>
        <w:rPr>
          <w:sz w:val="28"/>
          <w:szCs w:val="28"/>
        </w:rPr>
        <w:t xml:space="preserve">, статтями </w:t>
      </w:r>
      <w:r w:rsidRPr="000351F1">
        <w:rPr>
          <w:sz w:val="28"/>
          <w:szCs w:val="28"/>
        </w:rPr>
        <w:t>10</w:t>
      </w:r>
      <w:r>
        <w:rPr>
          <w:sz w:val="28"/>
          <w:szCs w:val="28"/>
        </w:rPr>
        <w:t>, 19</w:t>
      </w:r>
      <w:r w:rsidRPr="000351F1">
        <w:rPr>
          <w:sz w:val="28"/>
          <w:szCs w:val="28"/>
        </w:rPr>
        <w:t xml:space="preserve"> Закону України </w:t>
      </w:r>
      <w:r>
        <w:rPr>
          <w:sz w:val="28"/>
          <w:szCs w:val="28"/>
        </w:rPr>
        <w:t>«</w:t>
      </w:r>
      <w:r w:rsidRPr="000351F1">
        <w:rPr>
          <w:sz w:val="28"/>
          <w:szCs w:val="28"/>
        </w:rPr>
        <w:t>Про вiдпустки</w:t>
      </w:r>
      <w:r>
        <w:rPr>
          <w:sz w:val="28"/>
          <w:szCs w:val="28"/>
        </w:rPr>
        <w:t>», розглянувши  заявуПавлової В.Г.:</w:t>
      </w:r>
    </w:p>
    <w:p w:rsidR="00FD10D0" w:rsidRDefault="00FD10D0" w:rsidP="00A54300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Павловій Валентині Григорівні,  двірнику міськоїради,  додаткову відпустку працівнику, як одному з батьків, які  мають двох або більшедітей  віком до 15 років, </w:t>
      </w:r>
      <w:r w:rsidRPr="0052793D">
        <w:rPr>
          <w:highlight w:val="black"/>
        </w:rPr>
        <w:t>за 2021 рік, на 10 календарних днівіз 25 липня  2021 року по 03 серпня 2021 року включно</w:t>
      </w:r>
      <w:r>
        <w:t>.</w:t>
      </w:r>
    </w:p>
    <w:p w:rsidR="00FD10D0" w:rsidRPr="005B6AF9" w:rsidRDefault="00FD10D0" w:rsidP="00A54300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D10D0" w:rsidRDefault="00FD10D0" w:rsidP="00504D59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Малєва О.</w:t>
      </w:r>
    </w:p>
    <w:p w:rsidR="00FD10D0" w:rsidRDefault="00FD10D0" w:rsidP="00504D59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Павлової В.Г. від 15 червня 2021 року;</w:t>
      </w:r>
    </w:p>
    <w:p w:rsidR="00FD10D0" w:rsidRDefault="00FD10D0" w:rsidP="00504D59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копія трудової книжки серія </w:t>
      </w:r>
      <w:r w:rsidRPr="0052793D">
        <w:rPr>
          <w:sz w:val="28"/>
          <w:szCs w:val="28"/>
          <w:highlight w:val="black"/>
        </w:rPr>
        <w:t>АА №149528 Павлова В.П.,</w:t>
      </w:r>
      <w:r>
        <w:rPr>
          <w:sz w:val="28"/>
          <w:szCs w:val="28"/>
        </w:rPr>
        <w:t xml:space="preserve"> батька дітей;</w:t>
      </w:r>
    </w:p>
    <w:p w:rsidR="00FD10D0" w:rsidRPr="0052793D" w:rsidRDefault="00FD10D0" w:rsidP="00504D59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свідоцтво про народження сина Павлова В.В., </w:t>
      </w:r>
      <w:r w:rsidRPr="0052793D">
        <w:rPr>
          <w:sz w:val="28"/>
          <w:szCs w:val="28"/>
          <w:highlight w:val="black"/>
        </w:rPr>
        <w:t>серія 1-ЖД №140635 від 11 червня 2008 року;</w:t>
      </w:r>
    </w:p>
    <w:p w:rsidR="00FD10D0" w:rsidRPr="0052793D" w:rsidRDefault="00FD10D0" w:rsidP="00504D59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свідоцтво про народження доньки Павлової А.В., </w:t>
      </w:r>
      <w:r w:rsidRPr="0052793D">
        <w:rPr>
          <w:sz w:val="28"/>
          <w:szCs w:val="28"/>
          <w:highlight w:val="black"/>
        </w:rPr>
        <w:t>серія 1-ЖД №247890 від 04 лютого 2011 року.</w:t>
      </w:r>
    </w:p>
    <w:p w:rsidR="00FD10D0" w:rsidRPr="0039378D" w:rsidRDefault="00FD10D0" w:rsidP="005F70FC">
      <w:pPr>
        <w:pStyle w:val="Heading2"/>
      </w:pPr>
    </w:p>
    <w:p w:rsidR="00FD10D0" w:rsidRPr="000917CC" w:rsidRDefault="00FD10D0" w:rsidP="005F70F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FD10D0" w:rsidRDefault="00FD10D0" w:rsidP="005F70FC">
      <w:pPr>
        <w:pStyle w:val="Heading2"/>
      </w:pPr>
    </w:p>
    <w:p w:rsidR="00FD10D0" w:rsidRDefault="00FD10D0" w:rsidP="005F70FC">
      <w:pPr>
        <w:pStyle w:val="Heading2"/>
      </w:pPr>
    </w:p>
    <w:p w:rsidR="00FD10D0" w:rsidRDefault="00FD10D0" w:rsidP="005F70FC">
      <w:pPr>
        <w:pStyle w:val="Heading2"/>
      </w:pPr>
      <w:r>
        <w:t>З розпорядженням ознайомлена</w:t>
      </w:r>
      <w:r>
        <w:tab/>
        <w:t xml:space="preserve">_____________    В.Павлова </w:t>
      </w:r>
    </w:p>
    <w:p w:rsidR="00FD10D0" w:rsidRPr="002D6B80" w:rsidRDefault="00FD10D0" w:rsidP="005F70FC">
      <w:pPr>
        <w:rPr>
          <w:u w:val="single"/>
        </w:rPr>
      </w:pPr>
    </w:p>
    <w:p w:rsidR="00FD10D0" w:rsidRDefault="00FD10D0" w:rsidP="005F70FC"/>
    <w:p w:rsidR="00FD10D0" w:rsidRDefault="00FD10D0" w:rsidP="005F70FC"/>
    <w:p w:rsidR="00FD10D0" w:rsidRDefault="00FD10D0" w:rsidP="005F70FC"/>
    <w:p w:rsidR="00FD10D0" w:rsidRDefault="00FD10D0" w:rsidP="005F70FC"/>
    <w:p w:rsidR="00FD10D0" w:rsidRDefault="00FD10D0" w:rsidP="005F70FC">
      <w:bookmarkStart w:id="0" w:name="_GoBack"/>
      <w:bookmarkEnd w:id="0"/>
    </w:p>
    <w:p w:rsidR="00FD10D0" w:rsidRDefault="00FD10D0" w:rsidP="005F70F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10D0" w:rsidRPr="00E96A52" w:rsidRDefault="00FD10D0" w:rsidP="005F70F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D10D0" w:rsidRPr="00E96A52" w:rsidRDefault="00FD10D0" w:rsidP="005F70F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22 червня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№164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FD10D0" w:rsidRDefault="00FD10D0" w:rsidP="005F70F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10D0" w:rsidRDefault="00FD10D0" w:rsidP="005F70FC">
      <w:pPr>
        <w:jc w:val="both"/>
        <w:rPr>
          <w:sz w:val="28"/>
        </w:rPr>
      </w:pPr>
    </w:p>
    <w:p w:rsidR="00FD10D0" w:rsidRPr="00D97953" w:rsidRDefault="00FD10D0" w:rsidP="005F70FC">
      <w:pPr>
        <w:jc w:val="both"/>
        <w:rPr>
          <w:sz w:val="28"/>
        </w:rPr>
      </w:pPr>
      <w:r w:rsidRPr="00D97953">
        <w:rPr>
          <w:sz w:val="28"/>
        </w:rPr>
        <w:t>Про надання щорічної основної відпустки Павловій В.Г.</w:t>
      </w:r>
    </w:p>
    <w:p w:rsidR="00FD10D0" w:rsidRPr="00A84420" w:rsidRDefault="00FD10D0" w:rsidP="005F70F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10D0" w:rsidRPr="00CF77D5" w:rsidRDefault="00FD10D0" w:rsidP="005F70F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D10D0" w:rsidRPr="00E05F39" w:rsidRDefault="00FD10D0" w:rsidP="005F70F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FD10D0" w:rsidRPr="00E05F39" w:rsidRDefault="00FD10D0" w:rsidP="005F70F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FD10D0" w:rsidRPr="00E05F39" w:rsidRDefault="00FD10D0" w:rsidP="005F70FC">
      <w:pPr>
        <w:rPr>
          <w:b/>
          <w:sz w:val="28"/>
          <w:szCs w:val="28"/>
        </w:rPr>
      </w:pPr>
    </w:p>
    <w:p w:rsidR="00FD10D0" w:rsidRDefault="00FD10D0" w:rsidP="005F70FC">
      <w:pPr>
        <w:rPr>
          <w:sz w:val="28"/>
          <w:szCs w:val="28"/>
        </w:rPr>
      </w:pPr>
    </w:p>
    <w:p w:rsidR="00FD10D0" w:rsidRPr="00E05F39" w:rsidRDefault="00FD10D0" w:rsidP="005F70FC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FD10D0" w:rsidRPr="00E05F39" w:rsidRDefault="00FD10D0" w:rsidP="005F70F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FD10D0" w:rsidRPr="00E05F39" w:rsidRDefault="00FD10D0" w:rsidP="005F70FC">
      <w:pPr>
        <w:rPr>
          <w:sz w:val="28"/>
          <w:szCs w:val="28"/>
        </w:rPr>
      </w:pPr>
    </w:p>
    <w:p w:rsidR="00FD10D0" w:rsidRDefault="00FD10D0" w:rsidP="005F70FC">
      <w:pPr>
        <w:rPr>
          <w:sz w:val="28"/>
          <w:szCs w:val="28"/>
        </w:rPr>
      </w:pPr>
    </w:p>
    <w:p w:rsidR="00FD10D0" w:rsidRDefault="00FD10D0" w:rsidP="005F70F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FD10D0" w:rsidRPr="00E05F39" w:rsidRDefault="00FD10D0" w:rsidP="005F70FC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FD10D0" w:rsidRPr="00E05F39" w:rsidRDefault="00FD10D0" w:rsidP="005F70FC">
      <w:pPr>
        <w:rPr>
          <w:sz w:val="28"/>
          <w:szCs w:val="28"/>
        </w:rPr>
      </w:pPr>
    </w:p>
    <w:p w:rsidR="00FD10D0" w:rsidRDefault="00FD10D0" w:rsidP="005F70FC"/>
    <w:p w:rsidR="00FD10D0" w:rsidRDefault="00FD10D0" w:rsidP="005F70FC"/>
    <w:p w:rsidR="00FD10D0" w:rsidRPr="00BD73DB" w:rsidRDefault="00FD10D0" w:rsidP="005F70FC">
      <w:pPr>
        <w:rPr>
          <w:lang w:val="ru-RU"/>
        </w:rPr>
      </w:pPr>
    </w:p>
    <w:p w:rsidR="00FD10D0" w:rsidRDefault="00FD10D0" w:rsidP="005F70FC"/>
    <w:p w:rsidR="00FD10D0" w:rsidRDefault="00FD10D0" w:rsidP="005F70FC"/>
    <w:p w:rsidR="00FD10D0" w:rsidRPr="006D7188" w:rsidRDefault="00FD10D0" w:rsidP="005F70FC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FD10D0" w:rsidRDefault="00FD10D0" w:rsidP="005F70FC"/>
    <w:p w:rsidR="00FD10D0" w:rsidRDefault="00FD10D0" w:rsidP="005F70FC"/>
    <w:p w:rsidR="00FD10D0" w:rsidRDefault="00FD10D0"/>
    <w:sectPr w:rsidR="00FD10D0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485C"/>
    <w:multiLevelType w:val="hybridMultilevel"/>
    <w:tmpl w:val="2ED65562"/>
    <w:lvl w:ilvl="0" w:tplc="2CAC199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0FC"/>
    <w:rsid w:val="000351F1"/>
    <w:rsid w:val="000917CC"/>
    <w:rsid w:val="001B36F7"/>
    <w:rsid w:val="002D6B80"/>
    <w:rsid w:val="003010A8"/>
    <w:rsid w:val="0039378D"/>
    <w:rsid w:val="003F6D5B"/>
    <w:rsid w:val="00504D59"/>
    <w:rsid w:val="0052793D"/>
    <w:rsid w:val="0053143C"/>
    <w:rsid w:val="005434F7"/>
    <w:rsid w:val="005B6AF9"/>
    <w:rsid w:val="005E4AE2"/>
    <w:rsid w:val="005F70FC"/>
    <w:rsid w:val="006D7188"/>
    <w:rsid w:val="007735AB"/>
    <w:rsid w:val="00800A43"/>
    <w:rsid w:val="009618B2"/>
    <w:rsid w:val="00A54300"/>
    <w:rsid w:val="00A84420"/>
    <w:rsid w:val="00B54CBD"/>
    <w:rsid w:val="00BD73DB"/>
    <w:rsid w:val="00C7701E"/>
    <w:rsid w:val="00CF77D5"/>
    <w:rsid w:val="00D97953"/>
    <w:rsid w:val="00E05F39"/>
    <w:rsid w:val="00E96A52"/>
    <w:rsid w:val="00FD1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0FC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70FC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70FC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70F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70F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5F70FC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F70F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F70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F70F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5F70FC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5F70FC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5F70F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F70FC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F70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70FC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277</Words>
  <Characters>1582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2021-06-22T08:52:00Z</cp:lastPrinted>
  <dcterms:created xsi:type="dcterms:W3CDTF">2021-06-17T08:16:00Z</dcterms:created>
  <dcterms:modified xsi:type="dcterms:W3CDTF">2022-01-11T12:06:00Z</dcterms:modified>
</cp:coreProperties>
</file>